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A6527" w14:textId="77777777" w:rsidR="00F677A9" w:rsidRDefault="00F677A9" w:rsidP="00F677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FULMERSHAM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5757469C" w14:textId="77777777" w:rsidR="00F677A9" w:rsidRDefault="00F677A9" w:rsidP="00F677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4A3CA66A" w14:textId="77777777" w:rsidR="00F677A9" w:rsidRDefault="00F677A9" w:rsidP="00F677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C8FEE3" w14:textId="77777777" w:rsidR="00F677A9" w:rsidRDefault="00F677A9" w:rsidP="00F677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E6FDCB" w14:textId="77777777" w:rsidR="00F677A9" w:rsidRDefault="00F677A9" w:rsidP="00F677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Jul.</w:t>
      </w: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presented to one of the two chantries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charnelhouse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the </w:t>
      </w:r>
    </w:p>
    <w:p w14:paraId="58A3187B" w14:textId="77777777" w:rsidR="00F677A9" w:rsidRDefault="00F677A9" w:rsidP="00F677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cemetery in the parish church of Wycombe, in the diocese of Lincoln.</w:t>
      </w:r>
    </w:p>
    <w:p w14:paraId="03EF0852" w14:textId="77777777" w:rsidR="00F677A9" w:rsidRDefault="00F677A9" w:rsidP="00F677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p.39)</w:t>
      </w:r>
    </w:p>
    <w:p w14:paraId="041ED8E8" w14:textId="77777777" w:rsidR="00F677A9" w:rsidRDefault="00F677A9" w:rsidP="00F677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73E8B7" w14:textId="77777777" w:rsidR="00F677A9" w:rsidRDefault="00F677A9" w:rsidP="00F677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B3834E" w14:textId="77777777" w:rsidR="00F677A9" w:rsidRDefault="00F677A9" w:rsidP="00F677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2021</w:t>
      </w:r>
    </w:p>
    <w:p w14:paraId="7414F30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9A9CD" w14:textId="77777777" w:rsidR="00F677A9" w:rsidRDefault="00F677A9" w:rsidP="009139A6">
      <w:r>
        <w:separator/>
      </w:r>
    </w:p>
  </w:endnote>
  <w:endnote w:type="continuationSeparator" w:id="0">
    <w:p w14:paraId="4A956231" w14:textId="77777777" w:rsidR="00F677A9" w:rsidRDefault="00F677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31F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F41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447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C4BCD" w14:textId="77777777" w:rsidR="00F677A9" w:rsidRDefault="00F677A9" w:rsidP="009139A6">
      <w:r>
        <w:separator/>
      </w:r>
    </w:p>
  </w:footnote>
  <w:footnote w:type="continuationSeparator" w:id="0">
    <w:p w14:paraId="72E2584C" w14:textId="77777777" w:rsidR="00F677A9" w:rsidRDefault="00F677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145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BE6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33C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7A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6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CB0FE"/>
  <w15:chartTrackingRefBased/>
  <w15:docId w15:val="{864A9444-8D8D-45D9-8339-BF80C23F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2021-05-03T20:44:00Z</dcterms:created>
  <dcterms:modified xsi:type="dcterms:W3CDTF">2021-05-03T20:45:00Z</dcterms:modified>
</cp:coreProperties>
</file>